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BB6" w:rsidRDefault="00113BB6" w:rsidP="00026D75">
      <w:pPr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6D75">
        <w:rPr>
          <w:rFonts w:ascii="Times New Roman" w:hAnsi="Times New Roman"/>
          <w:b/>
          <w:sz w:val="28"/>
          <w:szCs w:val="28"/>
          <w:lang w:eastAsia="ru-RU"/>
        </w:rPr>
        <w:t>Содержание</w:t>
      </w:r>
    </w:p>
    <w:p w:rsidR="00113BB6" w:rsidRPr="00026D75" w:rsidRDefault="00113BB6" w:rsidP="00026D75">
      <w:pPr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889" w:type="dxa"/>
        <w:tblLook w:val="00A0"/>
      </w:tblPr>
      <w:tblGrid>
        <w:gridCol w:w="9322"/>
        <w:gridCol w:w="567"/>
      </w:tblGrid>
      <w:tr w:rsidR="00113BB6" w:rsidRPr="00E10306" w:rsidTr="0051367C">
        <w:tc>
          <w:tcPr>
            <w:tcW w:w="9322" w:type="dxa"/>
          </w:tcPr>
          <w:p w:rsidR="00113BB6" w:rsidRPr="00E10306" w:rsidRDefault="00113BB6" w:rsidP="00E10306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Введение…………………………………………………………………...</w:t>
            </w:r>
          </w:p>
          <w:p w:rsidR="00113BB6" w:rsidRPr="00E10306" w:rsidRDefault="00113BB6" w:rsidP="00E10306">
            <w:pPr>
              <w:spacing w:after="0" w:line="360" w:lineRule="auto"/>
              <w:ind w:right="-250"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Pr="00E10306">
              <w:rPr>
                <w:rFonts w:ascii="Times New Roman" w:hAnsi="Times New Roman"/>
                <w:sz w:val="28"/>
                <w:szCs w:val="20"/>
                <w:lang w:eastAsia="ru-RU"/>
              </w:rPr>
              <w:t>Теоретико-аналитическая часть………………………………………..</w:t>
            </w:r>
          </w:p>
          <w:p w:rsidR="00113BB6" w:rsidRPr="00E10306" w:rsidRDefault="00113BB6" w:rsidP="00E10306">
            <w:pPr>
              <w:keepNext/>
              <w:keepLines/>
              <w:spacing w:after="0" w:line="360" w:lineRule="auto"/>
              <w:ind w:firstLine="709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1.1</w:t>
            </w:r>
            <w:r w:rsidRPr="00E1030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Общие сведения о деятельности предприятия……………………...</w:t>
            </w:r>
          </w:p>
          <w:p w:rsidR="00113BB6" w:rsidRPr="00E10306" w:rsidRDefault="00113BB6" w:rsidP="00E10306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Описание существующей информационной системы………….….</w:t>
            </w:r>
          </w:p>
          <w:p w:rsidR="00113BB6" w:rsidRPr="00E10306" w:rsidRDefault="00113BB6" w:rsidP="00E10306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Модель AS – IS процесса «Организовать продажу» ……………..</w:t>
            </w:r>
          </w:p>
          <w:p w:rsidR="00113BB6" w:rsidRPr="00E10306" w:rsidRDefault="00113BB6" w:rsidP="00E10306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Выводы к первой главе……………...………………………………….....</w:t>
            </w:r>
          </w:p>
          <w:p w:rsidR="00113BB6" w:rsidRPr="00E10306" w:rsidRDefault="00113BB6" w:rsidP="00E10306">
            <w:pPr>
              <w:keepNext/>
              <w:spacing w:after="0" w:line="360" w:lineRule="auto"/>
              <w:ind w:firstLine="709"/>
              <w:outlineLvl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Проектная часть……………………………………………………..….</w:t>
            </w:r>
          </w:p>
          <w:p w:rsidR="00113BB6" w:rsidRPr="00E10306" w:rsidRDefault="00113BB6" w:rsidP="00C30F97">
            <w:pPr>
              <w:spacing w:after="0" w:line="360" w:lineRule="auto"/>
              <w:ind w:left="7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Разработка модели ТО-ВЕ процесса «Организовать продажу через интернет-магазин »………………………………………………………..</w:t>
            </w:r>
          </w:p>
          <w:p w:rsidR="00113BB6" w:rsidRPr="00E10306" w:rsidRDefault="00113BB6" w:rsidP="00E10306">
            <w:pPr>
              <w:spacing w:after="0" w:line="360" w:lineRule="auto"/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Выбор и обоснование средств разработки………….………..……..</w:t>
            </w:r>
          </w:p>
          <w:p w:rsidR="00113BB6" w:rsidRPr="00E10306" w:rsidRDefault="00113BB6" w:rsidP="00E10306">
            <w:pPr>
              <w:spacing w:after="0" w:line="360" w:lineRule="auto"/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2.2.1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Обоснование выбора СУБД…………………………………..........</w:t>
            </w:r>
          </w:p>
          <w:p w:rsidR="00113BB6" w:rsidRPr="00E10306" w:rsidRDefault="00113BB6" w:rsidP="00E10306">
            <w:pPr>
              <w:spacing w:after="0" w:line="360" w:lineRule="auto"/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2.2.2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Обоснование выбора языка программирования………..………...</w:t>
            </w:r>
          </w:p>
          <w:p w:rsidR="00113BB6" w:rsidRPr="00E10306" w:rsidRDefault="00113BB6" w:rsidP="00E10306">
            <w:pPr>
              <w:spacing w:after="0" w:line="360" w:lineRule="auto"/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2.2.3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Обоснование выбора хостинга для интернет-магазина ……..…..</w:t>
            </w:r>
          </w:p>
          <w:p w:rsidR="00113BB6" w:rsidRPr="00E10306" w:rsidRDefault="00113BB6" w:rsidP="00E10306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Руководство пользователя …………………………………....…….</w:t>
            </w:r>
          </w:p>
          <w:p w:rsidR="00113BB6" w:rsidRPr="00E10306" w:rsidRDefault="00113BB6" w:rsidP="00E10306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Выводы ко второй главе…….…………………………………..………...</w:t>
            </w:r>
          </w:p>
          <w:p w:rsidR="00113BB6" w:rsidRPr="00E10306" w:rsidRDefault="00113BB6" w:rsidP="00E10306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0"/>
                <w:lang w:eastAsia="ru-RU"/>
              </w:rPr>
              <w:t>Заключение……………………………………………………….……….</w:t>
            </w:r>
          </w:p>
          <w:p w:rsidR="00113BB6" w:rsidRDefault="00113BB6" w:rsidP="0051367C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Список использованных источников……………………………..……..</w:t>
            </w:r>
          </w:p>
          <w:p w:rsidR="00113BB6" w:rsidRPr="00E10306" w:rsidRDefault="00113BB6" w:rsidP="0051367C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Обозначения и сокращения………………………………………..……..</w:t>
            </w:r>
          </w:p>
          <w:p w:rsidR="00113BB6" w:rsidRPr="00E10306" w:rsidRDefault="00113BB6" w:rsidP="00E10306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А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«Инструкция пользователя» ………………………..…..</w:t>
            </w:r>
          </w:p>
          <w:p w:rsidR="00113BB6" w:rsidRPr="00E10306" w:rsidRDefault="00113BB6" w:rsidP="00E10306">
            <w:pPr>
              <w:spacing w:after="0" w:line="360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«Листинг функций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»………..……</w:t>
            </w: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……….</w:t>
            </w:r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E10306">
            <w:pPr>
              <w:tabs>
                <w:tab w:val="left" w:pos="1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13BB6" w:rsidRPr="00E10306" w:rsidRDefault="00113BB6" w:rsidP="0051367C">
            <w:pPr>
              <w:tabs>
                <w:tab w:val="left" w:pos="-391"/>
              </w:tabs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  <w:p w:rsidR="00113BB6" w:rsidRPr="00E10306" w:rsidRDefault="00113BB6" w:rsidP="0051367C">
            <w:pPr>
              <w:tabs>
                <w:tab w:val="left" w:pos="-391"/>
              </w:tabs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113BB6" w:rsidRPr="00E10306" w:rsidRDefault="00113BB6" w:rsidP="0051367C">
            <w:pPr>
              <w:tabs>
                <w:tab w:val="left" w:pos="-391"/>
              </w:tabs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113BB6" w:rsidRPr="00E10306" w:rsidRDefault="00113BB6" w:rsidP="0051367C">
            <w:pPr>
              <w:tabs>
                <w:tab w:val="left" w:pos="-391"/>
              </w:tabs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0306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  <w:p w:rsidR="00113BB6" w:rsidRPr="00E10306" w:rsidRDefault="00113BB6" w:rsidP="0051367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3BB6" w:rsidRPr="00E10306" w:rsidRDefault="00113BB6" w:rsidP="0051367C">
            <w:pPr>
              <w:spacing w:after="0" w:line="360" w:lineRule="auto"/>
              <w:ind w:hanging="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13BB6" w:rsidRPr="00D91E95" w:rsidRDefault="00113BB6" w:rsidP="00D91E95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113BB6" w:rsidRPr="00D91E95" w:rsidSect="001A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D75"/>
    <w:rsid w:val="0000048A"/>
    <w:rsid w:val="00011BCC"/>
    <w:rsid w:val="00026D75"/>
    <w:rsid w:val="0005253C"/>
    <w:rsid w:val="000626DF"/>
    <w:rsid w:val="00087345"/>
    <w:rsid w:val="00087E90"/>
    <w:rsid w:val="00087FB9"/>
    <w:rsid w:val="00094614"/>
    <w:rsid w:val="00095029"/>
    <w:rsid w:val="000A0701"/>
    <w:rsid w:val="000A7DC5"/>
    <w:rsid w:val="000C59F3"/>
    <w:rsid w:val="000F3DFD"/>
    <w:rsid w:val="00100084"/>
    <w:rsid w:val="00113BB6"/>
    <w:rsid w:val="00116A43"/>
    <w:rsid w:val="00121AD9"/>
    <w:rsid w:val="00136B0A"/>
    <w:rsid w:val="001441FD"/>
    <w:rsid w:val="00175BB1"/>
    <w:rsid w:val="0017743B"/>
    <w:rsid w:val="00184A88"/>
    <w:rsid w:val="0019342E"/>
    <w:rsid w:val="001A455D"/>
    <w:rsid w:val="001A6F29"/>
    <w:rsid w:val="001A77AA"/>
    <w:rsid w:val="001B7AB0"/>
    <w:rsid w:val="001C664C"/>
    <w:rsid w:val="001D2B5C"/>
    <w:rsid w:val="001D7675"/>
    <w:rsid w:val="001E6B57"/>
    <w:rsid w:val="001F109A"/>
    <w:rsid w:val="002372BE"/>
    <w:rsid w:val="00250D92"/>
    <w:rsid w:val="00267535"/>
    <w:rsid w:val="0027477A"/>
    <w:rsid w:val="0027514F"/>
    <w:rsid w:val="002940A0"/>
    <w:rsid w:val="002B08F2"/>
    <w:rsid w:val="00310853"/>
    <w:rsid w:val="00311194"/>
    <w:rsid w:val="00315E30"/>
    <w:rsid w:val="0033084C"/>
    <w:rsid w:val="00332D72"/>
    <w:rsid w:val="0034227A"/>
    <w:rsid w:val="00347451"/>
    <w:rsid w:val="00395081"/>
    <w:rsid w:val="00397F36"/>
    <w:rsid w:val="003A6B11"/>
    <w:rsid w:val="003C697A"/>
    <w:rsid w:val="003D591A"/>
    <w:rsid w:val="003D67FE"/>
    <w:rsid w:val="003F157D"/>
    <w:rsid w:val="00410EB2"/>
    <w:rsid w:val="00411135"/>
    <w:rsid w:val="00423C9A"/>
    <w:rsid w:val="004316B5"/>
    <w:rsid w:val="004367FD"/>
    <w:rsid w:val="004372EF"/>
    <w:rsid w:val="00445ADE"/>
    <w:rsid w:val="00481686"/>
    <w:rsid w:val="0048407C"/>
    <w:rsid w:val="004B0E1B"/>
    <w:rsid w:val="004B5AF5"/>
    <w:rsid w:val="004B7D31"/>
    <w:rsid w:val="004C25CD"/>
    <w:rsid w:val="004E4FBB"/>
    <w:rsid w:val="0051367C"/>
    <w:rsid w:val="005152BA"/>
    <w:rsid w:val="00523464"/>
    <w:rsid w:val="00524D5A"/>
    <w:rsid w:val="00533342"/>
    <w:rsid w:val="00550870"/>
    <w:rsid w:val="00574312"/>
    <w:rsid w:val="00584D09"/>
    <w:rsid w:val="005B672E"/>
    <w:rsid w:val="005C3C43"/>
    <w:rsid w:val="005C773A"/>
    <w:rsid w:val="005D3499"/>
    <w:rsid w:val="005E141C"/>
    <w:rsid w:val="005E24F0"/>
    <w:rsid w:val="00610005"/>
    <w:rsid w:val="006103F4"/>
    <w:rsid w:val="006155A7"/>
    <w:rsid w:val="00624181"/>
    <w:rsid w:val="00654097"/>
    <w:rsid w:val="006563D6"/>
    <w:rsid w:val="006635BA"/>
    <w:rsid w:val="0067411D"/>
    <w:rsid w:val="00684178"/>
    <w:rsid w:val="00685F29"/>
    <w:rsid w:val="006B0044"/>
    <w:rsid w:val="006B0811"/>
    <w:rsid w:val="006B1420"/>
    <w:rsid w:val="006C02CA"/>
    <w:rsid w:val="006D226F"/>
    <w:rsid w:val="006E59F1"/>
    <w:rsid w:val="00717644"/>
    <w:rsid w:val="00720E64"/>
    <w:rsid w:val="00732691"/>
    <w:rsid w:val="0075762B"/>
    <w:rsid w:val="00771D19"/>
    <w:rsid w:val="00784C39"/>
    <w:rsid w:val="00787942"/>
    <w:rsid w:val="0079019F"/>
    <w:rsid w:val="00791F07"/>
    <w:rsid w:val="007B4AFA"/>
    <w:rsid w:val="007D1862"/>
    <w:rsid w:val="007D1E53"/>
    <w:rsid w:val="007D729A"/>
    <w:rsid w:val="007E7727"/>
    <w:rsid w:val="007F6517"/>
    <w:rsid w:val="00810B14"/>
    <w:rsid w:val="008129B4"/>
    <w:rsid w:val="00822D70"/>
    <w:rsid w:val="00824A56"/>
    <w:rsid w:val="008376A8"/>
    <w:rsid w:val="0084266C"/>
    <w:rsid w:val="00847139"/>
    <w:rsid w:val="00863F2E"/>
    <w:rsid w:val="0087263A"/>
    <w:rsid w:val="00882355"/>
    <w:rsid w:val="00894333"/>
    <w:rsid w:val="008A7AA1"/>
    <w:rsid w:val="008D3A71"/>
    <w:rsid w:val="008D6BFD"/>
    <w:rsid w:val="008E031E"/>
    <w:rsid w:val="008F51B3"/>
    <w:rsid w:val="00920485"/>
    <w:rsid w:val="00923667"/>
    <w:rsid w:val="00936FD0"/>
    <w:rsid w:val="0095553E"/>
    <w:rsid w:val="00957708"/>
    <w:rsid w:val="00957930"/>
    <w:rsid w:val="00971B79"/>
    <w:rsid w:val="009847E8"/>
    <w:rsid w:val="009901B1"/>
    <w:rsid w:val="009935DE"/>
    <w:rsid w:val="00995C7D"/>
    <w:rsid w:val="009A0ACF"/>
    <w:rsid w:val="009B0FC9"/>
    <w:rsid w:val="009B5327"/>
    <w:rsid w:val="009C27AF"/>
    <w:rsid w:val="009D0ADF"/>
    <w:rsid w:val="009F0540"/>
    <w:rsid w:val="009F2D2D"/>
    <w:rsid w:val="00A01F12"/>
    <w:rsid w:val="00A133D4"/>
    <w:rsid w:val="00A158AA"/>
    <w:rsid w:val="00A27FA8"/>
    <w:rsid w:val="00A30A1C"/>
    <w:rsid w:val="00A53728"/>
    <w:rsid w:val="00A60ACB"/>
    <w:rsid w:val="00A65C49"/>
    <w:rsid w:val="00A76830"/>
    <w:rsid w:val="00A93611"/>
    <w:rsid w:val="00A94157"/>
    <w:rsid w:val="00AA6845"/>
    <w:rsid w:val="00AA690D"/>
    <w:rsid w:val="00AB25CF"/>
    <w:rsid w:val="00AD2797"/>
    <w:rsid w:val="00AE32B9"/>
    <w:rsid w:val="00B25EB8"/>
    <w:rsid w:val="00B27E1E"/>
    <w:rsid w:val="00B32002"/>
    <w:rsid w:val="00B325F2"/>
    <w:rsid w:val="00B32E2B"/>
    <w:rsid w:val="00B37BFE"/>
    <w:rsid w:val="00B4295C"/>
    <w:rsid w:val="00B47F5C"/>
    <w:rsid w:val="00B76162"/>
    <w:rsid w:val="00BA2604"/>
    <w:rsid w:val="00BA64BC"/>
    <w:rsid w:val="00BB2744"/>
    <w:rsid w:val="00BE296C"/>
    <w:rsid w:val="00BF5DB7"/>
    <w:rsid w:val="00BF6C28"/>
    <w:rsid w:val="00C034F8"/>
    <w:rsid w:val="00C104B3"/>
    <w:rsid w:val="00C1219B"/>
    <w:rsid w:val="00C2241A"/>
    <w:rsid w:val="00C24DA8"/>
    <w:rsid w:val="00C30F97"/>
    <w:rsid w:val="00C47362"/>
    <w:rsid w:val="00C7463F"/>
    <w:rsid w:val="00C74D60"/>
    <w:rsid w:val="00C93D40"/>
    <w:rsid w:val="00CA0771"/>
    <w:rsid w:val="00CC117A"/>
    <w:rsid w:val="00CD529D"/>
    <w:rsid w:val="00CE398F"/>
    <w:rsid w:val="00CE7C80"/>
    <w:rsid w:val="00D02BE0"/>
    <w:rsid w:val="00D26CC9"/>
    <w:rsid w:val="00D43ABD"/>
    <w:rsid w:val="00D6095F"/>
    <w:rsid w:val="00D73A7E"/>
    <w:rsid w:val="00D7573B"/>
    <w:rsid w:val="00D85E87"/>
    <w:rsid w:val="00D90342"/>
    <w:rsid w:val="00D91E95"/>
    <w:rsid w:val="00DA2E89"/>
    <w:rsid w:val="00DA6E1E"/>
    <w:rsid w:val="00DC5648"/>
    <w:rsid w:val="00DD36FA"/>
    <w:rsid w:val="00DD543B"/>
    <w:rsid w:val="00DE0322"/>
    <w:rsid w:val="00DE14FA"/>
    <w:rsid w:val="00DE156B"/>
    <w:rsid w:val="00DE3CB0"/>
    <w:rsid w:val="00DF1CA3"/>
    <w:rsid w:val="00E10165"/>
    <w:rsid w:val="00E10306"/>
    <w:rsid w:val="00E3429B"/>
    <w:rsid w:val="00E35A23"/>
    <w:rsid w:val="00E36875"/>
    <w:rsid w:val="00E3786F"/>
    <w:rsid w:val="00E378D4"/>
    <w:rsid w:val="00E43A52"/>
    <w:rsid w:val="00E624F4"/>
    <w:rsid w:val="00E64DAD"/>
    <w:rsid w:val="00E65BCC"/>
    <w:rsid w:val="00E67893"/>
    <w:rsid w:val="00E751B6"/>
    <w:rsid w:val="00E77241"/>
    <w:rsid w:val="00E8294F"/>
    <w:rsid w:val="00E90E11"/>
    <w:rsid w:val="00EF1545"/>
    <w:rsid w:val="00EF1AB3"/>
    <w:rsid w:val="00EF6518"/>
    <w:rsid w:val="00F07B8B"/>
    <w:rsid w:val="00F14660"/>
    <w:rsid w:val="00F208E1"/>
    <w:rsid w:val="00F25656"/>
    <w:rsid w:val="00F27E7B"/>
    <w:rsid w:val="00F30329"/>
    <w:rsid w:val="00F3484A"/>
    <w:rsid w:val="00F45D36"/>
    <w:rsid w:val="00F61C45"/>
    <w:rsid w:val="00F65880"/>
    <w:rsid w:val="00FA5738"/>
    <w:rsid w:val="00FB7E8D"/>
    <w:rsid w:val="00FE3429"/>
    <w:rsid w:val="00FE4286"/>
    <w:rsid w:val="00FE52E3"/>
    <w:rsid w:val="00FF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26D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169</Words>
  <Characters>969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Оператор</cp:lastModifiedBy>
  <cp:revision>5</cp:revision>
  <cp:lastPrinted>2014-06-19T14:49:00Z</cp:lastPrinted>
  <dcterms:created xsi:type="dcterms:W3CDTF">2014-05-13T13:49:00Z</dcterms:created>
  <dcterms:modified xsi:type="dcterms:W3CDTF">2014-06-19T14:54:00Z</dcterms:modified>
</cp:coreProperties>
</file>